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5FA68" w14:textId="7E103606" w:rsidR="000269DE" w:rsidRPr="00614DD8" w:rsidRDefault="000269DE" w:rsidP="000269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Pr="00FB159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R4-2505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504</w:t>
      </w:r>
    </w:p>
    <w:p w14:paraId="16F45F4B" w14:textId="77777777" w:rsidR="000269DE" w:rsidRPr="00614DD8" w:rsidRDefault="000269DE" w:rsidP="000269D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Valletta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Malta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19</w:t>
      </w:r>
      <w:r w:rsidRPr="00CB17CD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May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23</w:t>
      </w:r>
      <w:r w:rsidRPr="00F26F83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rd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F22FE69" w14:textId="77777777" w:rsidR="007578FD" w:rsidRPr="000269DE" w:rsidRDefault="007578FD" w:rsidP="007578F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5C86EA5E" w14:textId="77777777" w:rsidR="007578FD" w:rsidRPr="0077545B" w:rsidRDefault="007578FD" w:rsidP="007578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3EDA0B63" w14:textId="77777777" w:rsidR="007578FD" w:rsidRPr="0077545B" w:rsidRDefault="007578FD" w:rsidP="007578F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Pr="000C403F">
        <w:rPr>
          <w:rFonts w:ascii="Arial" w:eastAsia="Calibri" w:hAnsi="Arial" w:cs="Arial"/>
          <w:b/>
          <w:bCs/>
          <w:sz w:val="24"/>
        </w:rPr>
        <w:t xml:space="preserve">Discussion on General </w:t>
      </w:r>
      <w:r>
        <w:rPr>
          <w:rFonts w:ascii="Arial" w:eastAsia="Calibri" w:hAnsi="Arial" w:cs="Arial"/>
          <w:b/>
          <w:bCs/>
          <w:sz w:val="24"/>
        </w:rPr>
        <w:t>Aspects</w:t>
      </w:r>
      <w:r w:rsidRPr="000C403F">
        <w:rPr>
          <w:rFonts w:ascii="Arial" w:eastAsia="Calibri" w:hAnsi="Arial" w:cs="Arial"/>
          <w:b/>
          <w:bCs/>
          <w:sz w:val="24"/>
        </w:rPr>
        <w:t xml:space="preserve"> on SCM SI</w:t>
      </w:r>
    </w:p>
    <w:p w14:paraId="4DF3BCBD" w14:textId="77777777" w:rsidR="007578FD" w:rsidRPr="0077545B" w:rsidRDefault="007578FD" w:rsidP="007578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7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  <w:r>
        <w:rPr>
          <w:rFonts w:ascii="Arial" w:eastAsia="MS Mincho" w:hAnsi="Arial" w:cs="Arial"/>
          <w:b/>
          <w:bCs/>
          <w:sz w:val="24"/>
          <w:szCs w:val="20"/>
        </w:rPr>
        <w:t>6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26FB8215" w14:textId="09605D82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19BA1A3A" w14:textId="77777777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7578FD" w:rsidRPr="0077545B" w:rsidRDefault="007578FD" w:rsidP="007578FD">
      <w:pPr>
        <w:pStyle w:val="RAN4H1"/>
      </w:pPr>
      <w:bookmarkStart w:id="3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3"/>
    </w:p>
    <w:p w14:paraId="04EAE1A6" w14:textId="0F4A12DA" w:rsidR="007578FD" w:rsidRDefault="007578FD" w:rsidP="007578FD">
      <w:r w:rsidRPr="0077545B">
        <w:t xml:space="preserve">During RAN#104 the study item on Spatial Channel Model was agreed, whereby the SI </w:t>
      </w:r>
      <w:r>
        <w:t>started</w:t>
      </w:r>
      <w:r w:rsidRPr="0077545B">
        <w:t xml:space="preserve"> during RAN4#112, within this contribution we present </w:t>
      </w:r>
      <w:r>
        <w:t>some views on the</w:t>
      </w:r>
      <w:r w:rsidRPr="0077545B">
        <w:t xml:space="preserve"> </w:t>
      </w:r>
      <w:r>
        <w:t>work plan</w:t>
      </w:r>
      <w:r w:rsidRPr="0077545B">
        <w:t xml:space="preserve"> </w:t>
      </w:r>
      <w:r>
        <w:t>of the Study Item as well as details of what Nokia believes should be included in TR 38.753</w:t>
      </w:r>
      <w:r w:rsidRPr="0077545B">
        <w:t>.</w:t>
      </w:r>
    </w:p>
    <w:p w14:paraId="1402B6F0" w14:textId="56691F9E" w:rsidR="008D06F2" w:rsidRPr="0077545B" w:rsidRDefault="008D06F2" w:rsidP="007578FD">
      <w:r>
        <w:t>Furthermore</w:t>
      </w:r>
      <w:r w:rsidR="006910D0">
        <w:t>,</w:t>
      </w:r>
      <w:r>
        <w:t xml:space="preserve"> during RAN#107 the study item was extended, such that the revised completion plenary was RAN#109,</w:t>
      </w:r>
      <w:r w:rsidR="006420D1">
        <w:t xml:space="preserve"> indicated in the new SID,</w:t>
      </w:r>
      <w:r>
        <w:t xml:space="preserve"> to enable completion of the Study item.</w:t>
      </w:r>
    </w:p>
    <w:p w14:paraId="41DF50C8" w14:textId="77777777" w:rsidR="007578FD" w:rsidRPr="0077545B" w:rsidRDefault="007578FD" w:rsidP="007578FD">
      <w:pPr>
        <w:pStyle w:val="RAN4H1"/>
      </w:pPr>
      <w:bookmarkStart w:id="4" w:name="_Toc116995842"/>
      <w:r w:rsidRPr="0077545B">
        <w:t>Discussion</w:t>
      </w:r>
      <w:bookmarkEnd w:id="4"/>
    </w:p>
    <w:p w14:paraId="1E86DF87" w14:textId="35750A10" w:rsidR="007578FD" w:rsidRPr="0077545B" w:rsidRDefault="007578FD" w:rsidP="007578FD">
      <w:pPr>
        <w:pStyle w:val="RAN4H2"/>
      </w:pPr>
      <w:r>
        <w:t>Work Plan</w:t>
      </w:r>
    </w:p>
    <w:p w14:paraId="2A3C2987" w14:textId="29F59F61" w:rsidR="007578FD" w:rsidRPr="0077545B" w:rsidRDefault="007578FD" w:rsidP="007578FD">
      <w:r w:rsidRPr="0077545B">
        <w:t>To provide a reminder the following table is the</w:t>
      </w:r>
      <w:r w:rsidR="008D06F2">
        <w:t xml:space="preserve"> previous</w:t>
      </w:r>
      <w:r w:rsidRPr="0077545B">
        <w:t xml:space="preserve"> </w:t>
      </w:r>
      <w:r>
        <w:t>work plan agreed during RAN4#11</w:t>
      </w:r>
      <w:r w:rsidR="000269DE">
        <w:t>4-bis</w:t>
      </w:r>
      <w:r>
        <w:t xml:space="preserve"> and captured in the way forward from there </w:t>
      </w:r>
      <w:r>
        <w:fldChar w:fldCharType="begin"/>
      </w:r>
      <w:r>
        <w:instrText xml:space="preserve"> REF _Ref178954356 \r \h </w:instrText>
      </w:r>
      <w:r>
        <w:fldChar w:fldCharType="separate"/>
      </w:r>
      <w:r w:rsidR="00707E09">
        <w:t>[2]</w:t>
      </w:r>
      <w:r>
        <w:fldChar w:fldCharType="end"/>
      </w:r>
      <w:r w:rsidRPr="0077545B">
        <w:t>.</w:t>
      </w:r>
    </w:p>
    <w:tbl>
      <w:tblPr>
        <w:tblW w:w="8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5"/>
        <w:gridCol w:w="2575"/>
        <w:gridCol w:w="5015"/>
      </w:tblGrid>
      <w:tr w:rsidR="002D4B2E" w:rsidRPr="0077545B" w14:paraId="2D8E2044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31711D" w14:textId="77777777" w:rsidR="002D4B2E" w:rsidRPr="00CF11C0" w:rsidRDefault="002D4B2E" w:rsidP="00202F86">
            <w:pPr>
              <w:pStyle w:val="TAH"/>
            </w:pPr>
            <w:r w:rsidRPr="00CF11C0">
              <w:lastRenderedPageBreak/>
              <w:t>Meeting No.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CD2A2A" w14:textId="77777777" w:rsidR="002D4B2E" w:rsidRPr="00CF11C0" w:rsidRDefault="002D4B2E" w:rsidP="00202F86">
            <w:pPr>
              <w:pStyle w:val="TAH"/>
            </w:pPr>
            <w:r w:rsidRPr="00CF11C0">
              <w:rPr>
                <w:bCs/>
              </w:rPr>
              <w:t>Date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D79C26" w14:textId="77777777" w:rsidR="002D4B2E" w:rsidRPr="00CF11C0" w:rsidRDefault="002D4B2E" w:rsidP="00202F86">
            <w:pPr>
              <w:pStyle w:val="TAH"/>
            </w:pPr>
            <w:r w:rsidRPr="00CF11C0">
              <w:rPr>
                <w:bCs/>
              </w:rPr>
              <w:t>Details</w:t>
            </w:r>
          </w:p>
        </w:tc>
      </w:tr>
      <w:tr w:rsidR="002D4B2E" w:rsidRPr="0077545B" w14:paraId="3596CA25" w14:textId="77777777" w:rsidTr="00202F86">
        <w:trPr>
          <w:trHeight w:val="16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78AEF7" w14:textId="77777777" w:rsidR="002D4B2E" w:rsidRPr="00CF11C0" w:rsidRDefault="002D4B2E" w:rsidP="00202F86">
            <w:pPr>
              <w:pStyle w:val="TAC"/>
            </w:pPr>
            <w:r w:rsidRPr="00CF11C0">
              <w:t>RAN4#112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DD0089" w14:textId="77777777" w:rsidR="002D4B2E" w:rsidRPr="00CF11C0" w:rsidRDefault="002D4B2E" w:rsidP="00202F86">
            <w:pPr>
              <w:pStyle w:val="TAC"/>
            </w:pPr>
            <w:r w:rsidRPr="00CF11C0">
              <w:t>August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6A7A8F" w14:textId="77777777" w:rsidR="002D4B2E" w:rsidRPr="00CF11C0" w:rsidRDefault="002D4B2E" w:rsidP="00202F86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Identify Existing Limitations (Phase 1):</w:t>
            </w:r>
          </w:p>
          <w:p w14:paraId="34ECA447" w14:textId="77777777" w:rsidR="002D4B2E" w:rsidRPr="00CF11C0" w:rsidRDefault="002D4B2E" w:rsidP="00202F86">
            <w:pPr>
              <w:pStyle w:val="TAC"/>
            </w:pPr>
            <w:r w:rsidRPr="00CF11C0">
              <w:t>Scenario Discussed and early Alignment</w:t>
            </w:r>
          </w:p>
          <w:p w14:paraId="756719F2" w14:textId="77777777" w:rsidR="002D4B2E" w:rsidRPr="00CF11C0" w:rsidRDefault="002D4B2E" w:rsidP="00202F86">
            <w:pPr>
              <w:pStyle w:val="TAC"/>
            </w:pPr>
            <w:r w:rsidRPr="00CF11C0">
              <w:t>Initial Scenario Configuration Alignment</w:t>
            </w:r>
          </w:p>
          <w:p w14:paraId="0F5B572C" w14:textId="77777777" w:rsidR="002D4B2E" w:rsidRPr="00CF11C0" w:rsidRDefault="002D4B2E" w:rsidP="00202F86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Explore Modelling Approaches (Phase 2):</w:t>
            </w:r>
          </w:p>
          <w:p w14:paraId="3E2BE902" w14:textId="77777777" w:rsidR="002D4B2E" w:rsidRPr="00CF11C0" w:rsidRDefault="002D4B2E" w:rsidP="00202F86">
            <w:pPr>
              <w:pStyle w:val="TAC"/>
              <w:rPr>
                <w:color w:val="FF0000"/>
              </w:rPr>
            </w:pPr>
            <w:r w:rsidRPr="00CF11C0">
              <w:t>Potential approaches to channel modelling discussed</w:t>
            </w:r>
          </w:p>
        </w:tc>
      </w:tr>
      <w:tr w:rsidR="002D4B2E" w:rsidRPr="0077545B" w14:paraId="447992CD" w14:textId="77777777" w:rsidTr="00202F8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5ADCD" w14:textId="77777777" w:rsidR="002D4B2E" w:rsidRPr="00CF11C0" w:rsidRDefault="002D4B2E" w:rsidP="00202F86">
            <w:pPr>
              <w:pStyle w:val="TAC"/>
            </w:pPr>
            <w:r w:rsidRPr="00CF11C0">
              <w:rPr>
                <w:b/>
                <w:bCs/>
              </w:rPr>
              <w:t>RAN #105 (September 24)</w:t>
            </w:r>
          </w:p>
        </w:tc>
      </w:tr>
      <w:tr w:rsidR="002D4B2E" w:rsidRPr="0077545B" w14:paraId="2D1F2B1D" w14:textId="77777777" w:rsidTr="00202F86">
        <w:trPr>
          <w:trHeight w:val="163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0189BC" w14:textId="77777777" w:rsidR="002D4B2E" w:rsidRPr="00CF11C0" w:rsidRDefault="002D4B2E" w:rsidP="00202F86">
            <w:pPr>
              <w:pStyle w:val="TAC"/>
            </w:pPr>
            <w:r w:rsidRPr="00CF11C0">
              <w:t>RAN4#112-bis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0D9ACE" w14:textId="77777777" w:rsidR="002D4B2E" w:rsidRPr="00CF11C0" w:rsidRDefault="002D4B2E" w:rsidP="00202F86">
            <w:pPr>
              <w:pStyle w:val="TAC"/>
            </w:pPr>
            <w:r w:rsidRPr="00CF11C0">
              <w:t>October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1F8C2CD" w14:textId="77777777" w:rsidR="002D4B2E" w:rsidRPr="00CF11C0" w:rsidRDefault="002D4B2E" w:rsidP="00202F86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Identify Existing Limitations (Phase 1):</w:t>
            </w:r>
          </w:p>
          <w:p w14:paraId="1F5616E1" w14:textId="77777777" w:rsidR="002D4B2E" w:rsidRPr="00CF11C0" w:rsidRDefault="002D4B2E" w:rsidP="00202F86">
            <w:pPr>
              <w:pStyle w:val="TAC"/>
            </w:pPr>
            <w:r w:rsidRPr="00CF11C0">
              <w:t>Scenarios agreed</w:t>
            </w:r>
          </w:p>
          <w:p w14:paraId="44B87880" w14:textId="77777777" w:rsidR="002D4B2E" w:rsidRPr="00CF11C0" w:rsidRDefault="002D4B2E" w:rsidP="00202F86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Explore Modelling Approaches (Phase 2):</w:t>
            </w:r>
          </w:p>
          <w:p w14:paraId="73F39A44" w14:textId="77777777" w:rsidR="002D4B2E" w:rsidRPr="00CF11C0" w:rsidRDefault="002D4B2E" w:rsidP="00202F86">
            <w:pPr>
              <w:pStyle w:val="TAC"/>
            </w:pPr>
            <w:r w:rsidRPr="00CF11C0">
              <w:t>Initial simulation parameter alignment</w:t>
            </w:r>
          </w:p>
          <w:p w14:paraId="637225C0" w14:textId="77777777" w:rsidR="002D4B2E" w:rsidRPr="00CF11C0" w:rsidRDefault="002D4B2E" w:rsidP="00202F86">
            <w:pPr>
              <w:pStyle w:val="TAC"/>
            </w:pPr>
            <w:r w:rsidRPr="00CF11C0">
              <w:t>Considered channel model alignment</w:t>
            </w:r>
          </w:p>
        </w:tc>
      </w:tr>
      <w:tr w:rsidR="002D4B2E" w:rsidRPr="0077545B" w14:paraId="062390E6" w14:textId="77777777" w:rsidTr="00202F86">
        <w:trPr>
          <w:trHeight w:val="22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C5D4C0" w14:textId="77777777" w:rsidR="002D4B2E" w:rsidRPr="00CF11C0" w:rsidRDefault="002D4B2E" w:rsidP="00202F86">
            <w:pPr>
              <w:pStyle w:val="TAC"/>
            </w:pPr>
            <w:r w:rsidRPr="00CF11C0">
              <w:t>RAN4#113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7F7BBB" w14:textId="77777777" w:rsidR="002D4B2E" w:rsidRPr="00CF11C0" w:rsidRDefault="002D4B2E" w:rsidP="00202F86">
            <w:pPr>
              <w:pStyle w:val="TAC"/>
            </w:pPr>
            <w:r w:rsidRPr="00CF11C0">
              <w:t>November 24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BA6E54" w14:textId="77777777" w:rsidR="002D4B2E" w:rsidRPr="00CF11C0" w:rsidRDefault="002D4B2E" w:rsidP="00202F86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Explore Modelling Approaches (Phase 2):</w:t>
            </w:r>
          </w:p>
          <w:p w14:paraId="27276B9A" w14:textId="77777777" w:rsidR="002D4B2E" w:rsidRPr="00CF11C0" w:rsidRDefault="002D4B2E" w:rsidP="00202F86">
            <w:pPr>
              <w:pStyle w:val="TAC"/>
            </w:pPr>
            <w:r w:rsidRPr="00CF11C0">
              <w:t>Simulation parameters agreed</w:t>
            </w:r>
          </w:p>
          <w:p w14:paraId="2E57B9AE" w14:textId="77777777" w:rsidR="002D4B2E" w:rsidRPr="00CF11C0" w:rsidRDefault="002D4B2E" w:rsidP="00202F86">
            <w:pPr>
              <w:pStyle w:val="TAC"/>
            </w:pPr>
            <w:r w:rsidRPr="00CF11C0">
              <w:rPr>
                <w:b/>
                <w:bCs/>
              </w:rPr>
              <w:t>Develop Test Methodology (Phase 3)</w:t>
            </w:r>
            <w:r w:rsidRPr="00CF11C0">
              <w:t>:</w:t>
            </w:r>
          </w:p>
          <w:p w14:paraId="767B0DAB" w14:textId="77777777" w:rsidR="002D4B2E" w:rsidRPr="00CF11C0" w:rsidRDefault="002D4B2E" w:rsidP="00202F86">
            <w:pPr>
              <w:pStyle w:val="TAC"/>
            </w:pPr>
            <w:r w:rsidRPr="00CF11C0">
              <w:t>Testability Discussions</w:t>
            </w:r>
          </w:p>
          <w:p w14:paraId="69C84192" w14:textId="77777777" w:rsidR="002D4B2E" w:rsidRPr="00CF11C0" w:rsidRDefault="002D4B2E" w:rsidP="00202F86">
            <w:pPr>
              <w:pStyle w:val="TAC"/>
              <w:rPr>
                <w:lang w:val="fr-FR"/>
              </w:rPr>
            </w:pPr>
            <w:r w:rsidRPr="00CF11C0">
              <w:rPr>
                <w:lang w:val="fr-FR"/>
              </w:rPr>
              <w:t>Initial simulations</w:t>
            </w:r>
          </w:p>
          <w:p w14:paraId="42885FF8" w14:textId="77777777" w:rsidR="002D4B2E" w:rsidRPr="00CF11C0" w:rsidRDefault="002D4B2E" w:rsidP="00202F86">
            <w:pPr>
              <w:pStyle w:val="TAC"/>
              <w:rPr>
                <w:b/>
                <w:bCs/>
                <w:lang w:val="fr-FR"/>
              </w:rPr>
            </w:pPr>
            <w:r w:rsidRPr="00CF11C0">
              <w:rPr>
                <w:b/>
                <w:bCs/>
                <w:lang w:val="fr-FR"/>
              </w:rPr>
              <w:t>Document Conclusions (Phase 4):</w:t>
            </w:r>
          </w:p>
          <w:p w14:paraId="04D69672" w14:textId="77777777" w:rsidR="002D4B2E" w:rsidRPr="00CF11C0" w:rsidRDefault="002D4B2E" w:rsidP="00202F86">
            <w:pPr>
              <w:pStyle w:val="TAC"/>
            </w:pPr>
            <w:r w:rsidRPr="00CF11C0">
              <w:t>Draft TR structure agreed</w:t>
            </w:r>
          </w:p>
          <w:p w14:paraId="375655BA" w14:textId="77777777" w:rsidR="002D4B2E" w:rsidRPr="00CF11C0" w:rsidRDefault="002D4B2E" w:rsidP="00202F86">
            <w:pPr>
              <w:pStyle w:val="TAC"/>
            </w:pPr>
            <w:r w:rsidRPr="00CF11C0">
              <w:t>Work split agreed</w:t>
            </w:r>
          </w:p>
        </w:tc>
      </w:tr>
      <w:tr w:rsidR="002D4B2E" w:rsidRPr="0077545B" w14:paraId="7D30C633" w14:textId="77777777" w:rsidTr="00202F8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A703E" w14:textId="77777777" w:rsidR="002D4B2E" w:rsidRPr="00CF11C0" w:rsidRDefault="002D4B2E" w:rsidP="00202F86">
            <w:pPr>
              <w:pStyle w:val="TAC"/>
            </w:pPr>
            <w:r w:rsidRPr="00CF11C0">
              <w:rPr>
                <w:b/>
                <w:bCs/>
              </w:rPr>
              <w:t>RAN #106 (December 24)</w:t>
            </w:r>
          </w:p>
        </w:tc>
      </w:tr>
      <w:tr w:rsidR="002D4B2E" w:rsidRPr="0077545B" w14:paraId="4F4FB70F" w14:textId="77777777" w:rsidTr="00202F86">
        <w:trPr>
          <w:trHeight w:val="112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307DE6" w14:textId="77777777" w:rsidR="002D4B2E" w:rsidRPr="00CF11C0" w:rsidRDefault="002D4B2E" w:rsidP="00202F86">
            <w:pPr>
              <w:pStyle w:val="TAC"/>
            </w:pPr>
            <w:r w:rsidRPr="00CF11C0">
              <w:t>RAN4#114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5AC5A3" w14:textId="77777777" w:rsidR="002D4B2E" w:rsidRPr="00CF11C0" w:rsidRDefault="002D4B2E" w:rsidP="00202F86">
            <w:pPr>
              <w:pStyle w:val="TAC"/>
            </w:pPr>
            <w:r w:rsidRPr="00CF11C0">
              <w:t>Feb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5CB2F6" w14:textId="77777777" w:rsidR="002D4B2E" w:rsidRPr="00CF11C0" w:rsidRDefault="002D4B2E" w:rsidP="00202F86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Develop Test Methodology (Phase 3):</w:t>
            </w:r>
          </w:p>
          <w:p w14:paraId="764A82C5" w14:textId="77777777" w:rsidR="002D4B2E" w:rsidRPr="00CF11C0" w:rsidRDefault="002D4B2E" w:rsidP="00202F86">
            <w:pPr>
              <w:pStyle w:val="TAC"/>
            </w:pPr>
            <w:r w:rsidRPr="00CF11C0">
              <w:t>Simulation Alignment</w:t>
            </w:r>
          </w:p>
          <w:p w14:paraId="2387C5FD" w14:textId="77777777" w:rsidR="002D4B2E" w:rsidRPr="00CF11C0" w:rsidRDefault="002D4B2E" w:rsidP="00202F86">
            <w:pPr>
              <w:pStyle w:val="TAC"/>
              <w:rPr>
                <w:b/>
                <w:bCs/>
              </w:rPr>
            </w:pPr>
            <w:r w:rsidRPr="00CF11C0">
              <w:rPr>
                <w:b/>
                <w:bCs/>
              </w:rPr>
              <w:t>Document Conclusions (Phase 4):</w:t>
            </w:r>
          </w:p>
          <w:p w14:paraId="2AC34FA8" w14:textId="77777777" w:rsidR="002D4B2E" w:rsidRPr="00CF11C0" w:rsidRDefault="002D4B2E" w:rsidP="00202F86">
            <w:pPr>
              <w:pStyle w:val="TAC"/>
            </w:pPr>
            <w:r w:rsidRPr="00CF11C0">
              <w:t>Initial discussion on potential conclusions</w:t>
            </w:r>
          </w:p>
          <w:p w14:paraId="21D3A438" w14:textId="77777777" w:rsidR="002D4B2E" w:rsidRPr="00CF11C0" w:rsidRDefault="002D4B2E" w:rsidP="00202F86">
            <w:pPr>
              <w:pStyle w:val="TAC"/>
            </w:pPr>
            <w:r w:rsidRPr="00CF11C0">
              <w:t>Draft TPs</w:t>
            </w:r>
          </w:p>
        </w:tc>
      </w:tr>
      <w:tr w:rsidR="002D4B2E" w:rsidRPr="0077545B" w14:paraId="562C8A5B" w14:textId="77777777" w:rsidTr="00202F8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E9590" w14:textId="77777777" w:rsidR="002D4B2E" w:rsidRPr="0077545B" w:rsidRDefault="002D4B2E" w:rsidP="00202F86">
            <w:pPr>
              <w:pStyle w:val="TAC"/>
            </w:pPr>
            <w:r w:rsidRPr="0077545B">
              <w:rPr>
                <w:b/>
                <w:bCs/>
              </w:rPr>
              <w:t>RAN #107 (March 25)</w:t>
            </w:r>
          </w:p>
        </w:tc>
      </w:tr>
      <w:tr w:rsidR="002D4B2E" w:rsidRPr="00A9392E" w14:paraId="05B08089" w14:textId="77777777" w:rsidTr="00202F86">
        <w:trPr>
          <w:trHeight w:val="110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5C4A51F" w14:textId="77777777" w:rsidR="002D4B2E" w:rsidRPr="0077545B" w:rsidRDefault="002D4B2E" w:rsidP="00202F86">
            <w:pPr>
              <w:pStyle w:val="TAC"/>
            </w:pPr>
            <w:r w:rsidRPr="0077545B">
              <w:t>RAN4#114-bis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FF447E" w14:textId="6DA7AE0D" w:rsidR="002D4B2E" w:rsidRPr="0077545B" w:rsidRDefault="00EB7A4A" w:rsidP="00202F86">
            <w:pPr>
              <w:pStyle w:val="TAC"/>
            </w:pPr>
            <w:r>
              <w:t xml:space="preserve">April </w:t>
            </w:r>
            <w:r w:rsidR="002D4B2E" w:rsidRPr="0077545B">
              <w:t>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2F37262" w14:textId="77777777" w:rsidR="002D4B2E" w:rsidRPr="0028381E" w:rsidRDefault="002D4B2E" w:rsidP="00202F86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</w:t>
            </w:r>
            <w:r>
              <w:rPr>
                <w:b/>
                <w:bCs/>
              </w:rPr>
              <w:t xml:space="preserve">/Refine </w:t>
            </w:r>
            <w:r w:rsidRPr="0077545B">
              <w:rPr>
                <w:b/>
                <w:bCs/>
              </w:rPr>
              <w:t>Test Methodology</w:t>
            </w:r>
            <w:r>
              <w:rPr>
                <w:b/>
                <w:bCs/>
              </w:rPr>
              <w:t xml:space="preserve"> (Phase 3):</w:t>
            </w:r>
          </w:p>
          <w:p w14:paraId="607806EC" w14:textId="77777777" w:rsidR="002D4B2E" w:rsidRDefault="002D4B2E" w:rsidP="00202F86">
            <w:pPr>
              <w:pStyle w:val="TAC"/>
            </w:pPr>
            <w:r w:rsidRPr="0077545B">
              <w:t>Further Simulation Alignment</w:t>
            </w:r>
            <w:r>
              <w:t>, focus on SU-MIMO, in FR1</w:t>
            </w:r>
          </w:p>
          <w:p w14:paraId="77AE6618" w14:textId="77777777" w:rsidR="002D4B2E" w:rsidRDefault="002D4B2E" w:rsidP="00202F86">
            <w:pPr>
              <w:pStyle w:val="TAC"/>
            </w:pPr>
            <w:r>
              <w:t>Down select to reduced set of AAVs for CDL Model</w:t>
            </w:r>
          </w:p>
          <w:p w14:paraId="788FA92A" w14:textId="77777777" w:rsidR="002D4B2E" w:rsidRDefault="002D4B2E" w:rsidP="00202F86">
            <w:pPr>
              <w:pStyle w:val="TAC"/>
            </w:pPr>
            <w:r w:rsidRPr="00446875">
              <w:t>Agree Table for CDL Mo</w:t>
            </w:r>
            <w:r>
              <w:t>del</w:t>
            </w:r>
          </w:p>
          <w:p w14:paraId="3A59B99A" w14:textId="77777777" w:rsidR="002D4B2E" w:rsidRPr="00446875" w:rsidRDefault="002D4B2E" w:rsidP="00202F86">
            <w:pPr>
              <w:pStyle w:val="TAC"/>
            </w:pPr>
            <w:r w:rsidRPr="00446875">
              <w:t>Assess potential other SCM c</w:t>
            </w:r>
            <w:r>
              <w:t>andidates</w:t>
            </w:r>
          </w:p>
          <w:p w14:paraId="1F3220D7" w14:textId="77777777" w:rsidR="002D4B2E" w:rsidRPr="00446875" w:rsidRDefault="002D4B2E" w:rsidP="00202F86">
            <w:pPr>
              <w:pStyle w:val="TAC"/>
              <w:rPr>
                <w:b/>
                <w:bCs/>
                <w:lang w:val="fr-FR"/>
              </w:rPr>
            </w:pPr>
            <w:r w:rsidRPr="00446875">
              <w:rPr>
                <w:b/>
                <w:bCs/>
                <w:lang w:val="fr-FR"/>
              </w:rPr>
              <w:t>Document Conclusions (Phase 4):</w:t>
            </w:r>
          </w:p>
          <w:p w14:paraId="61228E0D" w14:textId="77777777" w:rsidR="002D4B2E" w:rsidRPr="00F03804" w:rsidRDefault="002D4B2E" w:rsidP="00202F86">
            <w:pPr>
              <w:pStyle w:val="TAC"/>
              <w:rPr>
                <w:lang w:val="fr-FR"/>
              </w:rPr>
            </w:pPr>
            <w:r w:rsidRPr="00F03804">
              <w:rPr>
                <w:lang w:val="fr-FR"/>
              </w:rPr>
              <w:t xml:space="preserve">Draft </w:t>
            </w:r>
            <w:proofErr w:type="spellStart"/>
            <w:r w:rsidRPr="00F03804">
              <w:rPr>
                <w:lang w:val="fr-FR"/>
              </w:rPr>
              <w:t>TPs</w:t>
            </w:r>
            <w:proofErr w:type="spellEnd"/>
          </w:p>
        </w:tc>
      </w:tr>
      <w:tr w:rsidR="002D4B2E" w:rsidRPr="00446875" w14:paraId="1A59501F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F3FCC41" w14:textId="77777777" w:rsidR="002D4B2E" w:rsidRPr="0077545B" w:rsidRDefault="002D4B2E" w:rsidP="00202F86">
            <w:pPr>
              <w:pStyle w:val="TAC"/>
            </w:pPr>
            <w:r w:rsidRPr="0077545B">
              <w:t>RAN4#115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8BB434" w14:textId="77777777" w:rsidR="002D4B2E" w:rsidRPr="0077545B" w:rsidRDefault="002D4B2E" w:rsidP="00202F86">
            <w:pPr>
              <w:pStyle w:val="TAC"/>
            </w:pPr>
            <w:r w:rsidRPr="0077545B">
              <w:t>May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8CF984" w14:textId="77777777" w:rsidR="002D4B2E" w:rsidRPr="0028381E" w:rsidRDefault="002D4B2E" w:rsidP="00202F86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Develop Test Methodology</w:t>
            </w:r>
            <w:r>
              <w:rPr>
                <w:b/>
                <w:bCs/>
              </w:rPr>
              <w:t xml:space="preserve"> (Phase 3):</w:t>
            </w:r>
          </w:p>
          <w:p w14:paraId="324D39DC" w14:textId="77777777" w:rsidR="002D4B2E" w:rsidRDefault="002D4B2E" w:rsidP="00202F86">
            <w:pPr>
              <w:pStyle w:val="TAC"/>
            </w:pPr>
            <w:r>
              <w:t>Final Simulations Alignment</w:t>
            </w:r>
          </w:p>
          <w:p w14:paraId="57B17EE4" w14:textId="77777777" w:rsidR="002D4B2E" w:rsidRPr="00446875" w:rsidRDefault="002D4B2E" w:rsidP="00202F86">
            <w:pPr>
              <w:pStyle w:val="TAC"/>
            </w:pPr>
            <w:r w:rsidRPr="00446875">
              <w:t>Decision of</w:t>
            </w:r>
            <w:r>
              <w:t xml:space="preserve"> what </w:t>
            </w:r>
          </w:p>
          <w:p w14:paraId="4F5DE617" w14:textId="77777777" w:rsidR="002D4B2E" w:rsidRPr="00C2233E" w:rsidRDefault="002D4B2E" w:rsidP="00202F86">
            <w:pPr>
              <w:pStyle w:val="TAC"/>
              <w:rPr>
                <w:b/>
                <w:bCs/>
              </w:rPr>
            </w:pPr>
            <w:r w:rsidRPr="00446875">
              <w:rPr>
                <w:b/>
                <w:bCs/>
              </w:rPr>
              <w:t>Document Conclusions (Phase 4):</w:t>
            </w:r>
          </w:p>
          <w:p w14:paraId="6050E475" w14:textId="77777777" w:rsidR="002D4B2E" w:rsidRPr="00446875" w:rsidRDefault="002D4B2E" w:rsidP="00202F86">
            <w:pPr>
              <w:pStyle w:val="TAC"/>
              <w:rPr>
                <w:lang w:val="fr-FR"/>
              </w:rPr>
            </w:pPr>
            <w:r w:rsidRPr="001345F5">
              <w:rPr>
                <w:lang w:val="fr-FR"/>
              </w:rPr>
              <w:t xml:space="preserve">Draft </w:t>
            </w:r>
            <w:proofErr w:type="spellStart"/>
            <w:r w:rsidRPr="001345F5">
              <w:rPr>
                <w:lang w:val="fr-FR"/>
              </w:rPr>
              <w:t>TPs</w:t>
            </w:r>
            <w:proofErr w:type="spellEnd"/>
          </w:p>
        </w:tc>
      </w:tr>
      <w:tr w:rsidR="002D4B2E" w:rsidRPr="0077545B" w14:paraId="55457A5B" w14:textId="77777777" w:rsidTr="00202F8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37326" w14:textId="77777777" w:rsidR="002D4B2E" w:rsidRPr="00007382" w:rsidRDefault="002D4B2E" w:rsidP="00202F86">
            <w:pPr>
              <w:pStyle w:val="TAC"/>
              <w:rPr>
                <w:b/>
                <w:bCs/>
              </w:rPr>
            </w:pPr>
            <w:r w:rsidRPr="0077545B">
              <w:rPr>
                <w:b/>
                <w:bCs/>
              </w:rPr>
              <w:t>RAN #108 (June 25)</w:t>
            </w:r>
          </w:p>
        </w:tc>
      </w:tr>
      <w:tr w:rsidR="002D4B2E" w:rsidRPr="0077545B" w14:paraId="32B7FF8B" w14:textId="77777777" w:rsidTr="00202F86">
        <w:trPr>
          <w:trHeight w:val="55"/>
          <w:jc w:val="center"/>
        </w:trPr>
        <w:tc>
          <w:tcPr>
            <w:tcW w:w="13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3D125" w14:textId="77777777" w:rsidR="002D4B2E" w:rsidRPr="0077545B" w:rsidRDefault="002D4B2E" w:rsidP="00202F86">
            <w:pPr>
              <w:pStyle w:val="TAC"/>
            </w:pPr>
            <w:r w:rsidRPr="0077545B">
              <w:t>RAN4#11</w:t>
            </w:r>
            <w:r>
              <w:t>6</w:t>
            </w:r>
          </w:p>
        </w:tc>
        <w:tc>
          <w:tcPr>
            <w:tcW w:w="257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B5B59" w14:textId="77777777" w:rsidR="002D4B2E" w:rsidRPr="0077545B" w:rsidRDefault="002D4B2E" w:rsidP="00202F86">
            <w:pPr>
              <w:pStyle w:val="TAC"/>
            </w:pPr>
            <w:r>
              <w:t>Aug</w:t>
            </w:r>
            <w:r w:rsidRPr="0077545B">
              <w:t xml:space="preserve"> 25</w:t>
            </w:r>
          </w:p>
        </w:tc>
        <w:tc>
          <w:tcPr>
            <w:tcW w:w="501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C362E" w14:textId="77777777" w:rsidR="002D4B2E" w:rsidRPr="0028381E" w:rsidRDefault="002D4B2E" w:rsidP="00202F86">
            <w:pPr>
              <w:pStyle w:val="TAC"/>
              <w:rPr>
                <w:b/>
                <w:bCs/>
              </w:rPr>
            </w:pPr>
            <w:r w:rsidRPr="00007382">
              <w:rPr>
                <w:b/>
                <w:bCs/>
              </w:rPr>
              <w:t>Document Conclusions</w:t>
            </w:r>
            <w:r>
              <w:rPr>
                <w:b/>
                <w:bCs/>
              </w:rPr>
              <w:t xml:space="preserve"> (Phase 4)</w:t>
            </w:r>
            <w:r w:rsidRPr="00007382">
              <w:rPr>
                <w:b/>
                <w:bCs/>
              </w:rPr>
              <w:t>:</w:t>
            </w:r>
          </w:p>
          <w:p w14:paraId="7D975C2C" w14:textId="77777777" w:rsidR="002D4B2E" w:rsidRPr="00007382" w:rsidRDefault="002D4B2E" w:rsidP="00202F86">
            <w:pPr>
              <w:pStyle w:val="TAC"/>
              <w:rPr>
                <w:b/>
                <w:bCs/>
              </w:rPr>
            </w:pPr>
            <w:r w:rsidRPr="0077545B">
              <w:t>big CR</w:t>
            </w:r>
          </w:p>
        </w:tc>
      </w:tr>
      <w:tr w:rsidR="002D4B2E" w:rsidRPr="0077545B" w14:paraId="5E2C8136" w14:textId="77777777" w:rsidTr="00202F86">
        <w:trPr>
          <w:trHeight w:val="55"/>
          <w:jc w:val="center"/>
        </w:trPr>
        <w:tc>
          <w:tcPr>
            <w:tcW w:w="8935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3F34" w14:textId="77777777" w:rsidR="002D4B2E" w:rsidRPr="0077545B" w:rsidRDefault="002D4B2E" w:rsidP="00202F86">
            <w:pPr>
              <w:pStyle w:val="TAC"/>
            </w:pPr>
            <w:r w:rsidRPr="0077545B">
              <w:rPr>
                <w:b/>
                <w:bCs/>
              </w:rPr>
              <w:t>RAN #10</w:t>
            </w:r>
            <w:r>
              <w:rPr>
                <w:b/>
                <w:bCs/>
              </w:rPr>
              <w:t>9</w:t>
            </w:r>
            <w:r w:rsidRPr="0077545B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Sep</w:t>
            </w:r>
            <w:r w:rsidRPr="0077545B">
              <w:rPr>
                <w:b/>
                <w:bCs/>
              </w:rPr>
              <w:t xml:space="preserve"> 25)</w:t>
            </w:r>
          </w:p>
        </w:tc>
      </w:tr>
    </w:tbl>
    <w:p w14:paraId="0E942D7C" w14:textId="77777777" w:rsidR="007578FD" w:rsidRPr="0077545B" w:rsidRDefault="007578FD" w:rsidP="007578FD"/>
    <w:p w14:paraId="18F3A030" w14:textId="2AA02A30" w:rsidR="007578FD" w:rsidRDefault="007578FD" w:rsidP="007578FD">
      <w:r>
        <w:t>During RAN4</w:t>
      </w:r>
      <w:r w:rsidR="008D06F2">
        <w:t xml:space="preserve"> meetings so far</w:t>
      </w:r>
      <w:r>
        <w:t xml:space="preserve"> </w:t>
      </w:r>
      <w:r w:rsidRPr="004E1751">
        <w:t xml:space="preserve">significant efforts </w:t>
      </w:r>
      <w:r w:rsidR="008D06F2">
        <w:t>have been made</w:t>
      </w:r>
      <w:r w:rsidRPr="004E1751">
        <w:t xml:space="preserve"> to drive forward both the SU-MIMO scenarios and to continue discussion on MU-MIMO scenarios</w:t>
      </w:r>
      <w:r w:rsidR="008D06F2">
        <w:t>, however several SCM candidates are still on the table, and discussion on FR1 and FR2 is still open.</w:t>
      </w:r>
    </w:p>
    <w:p w14:paraId="394FD668" w14:textId="6D38DF76" w:rsidR="00882788" w:rsidRDefault="00882788" w:rsidP="007578FD">
      <w:r>
        <w:t>As very little discussion has been had on FR2 and we are nearing the conclusion of the release 19 study it is recommended that FR2 be discontinued in the Rel-19 SCM SI, and further study to be conducted at another time.</w:t>
      </w:r>
    </w:p>
    <w:p w14:paraId="1F2EF441" w14:textId="619CDD8D" w:rsidR="00882788" w:rsidRDefault="008E2FC7" w:rsidP="008E2FC7">
      <w:pPr>
        <w:pStyle w:val="RAN4observation0"/>
      </w:pPr>
      <w:bookmarkStart w:id="5" w:name="_Toc197687603"/>
      <w:r>
        <w:t>So far little discussion has occurred on FR2 study for SCM.</w:t>
      </w:r>
      <w:bookmarkEnd w:id="5"/>
    </w:p>
    <w:p w14:paraId="5BC77FC5" w14:textId="752F4857" w:rsidR="008E2FC7" w:rsidRDefault="008E2FC7" w:rsidP="008E2FC7">
      <w:pPr>
        <w:pStyle w:val="RAN4proposal"/>
      </w:pPr>
      <w:bookmarkStart w:id="6" w:name="_Toc197687604"/>
      <w:r>
        <w:t xml:space="preserve">RAN4 to postpone discussion on FR2 </w:t>
      </w:r>
      <w:r w:rsidR="00EB7A4A">
        <w:t>out of</w:t>
      </w:r>
      <w:r>
        <w:t xml:space="preserve"> Rel-19 SCM SI</w:t>
      </w:r>
      <w:r w:rsidR="00EB7A4A">
        <w:t>, and update SID accordingly</w:t>
      </w:r>
      <w:r>
        <w:t>.</w:t>
      </w:r>
      <w:bookmarkEnd w:id="6"/>
    </w:p>
    <w:p w14:paraId="6EFA5516" w14:textId="407D3961" w:rsidR="00EB7A4A" w:rsidRDefault="008E2FC7" w:rsidP="008E2FC7">
      <w:r>
        <w:lastRenderedPageBreak/>
        <w:t xml:space="preserve">Furthermore, SU-MIMO has taken a lot of discussion so far in the SI, and it is noted that at least for the </w:t>
      </w:r>
      <w:proofErr w:type="gramStart"/>
      <w:r>
        <w:t>4 layer</w:t>
      </w:r>
      <w:proofErr w:type="gramEnd"/>
      <w:r>
        <w:t xml:space="preserve"> cases there is good alignment</w:t>
      </w:r>
      <w:r w:rsidR="00EB7A4A">
        <w:t xml:space="preserve"> in both PDSCH and PMI.</w:t>
      </w:r>
    </w:p>
    <w:p w14:paraId="21100975" w14:textId="6260455A" w:rsidR="00EB7A4A" w:rsidRDefault="00EB7A4A" w:rsidP="008E2FC7">
      <w:r>
        <w:t xml:space="preserve">For </w:t>
      </w:r>
      <w:proofErr w:type="gramStart"/>
      <w:r>
        <w:t>8 layer</w:t>
      </w:r>
      <w:proofErr w:type="gramEnd"/>
      <w:r>
        <w:t xml:space="preserve"> cases for SU-MIMO alignment </w:t>
      </w:r>
      <w:proofErr w:type="gramStart"/>
      <w:r>
        <w:t>is</w:t>
      </w:r>
      <w:proofErr w:type="gramEnd"/>
      <w:r>
        <w:t xml:space="preserve"> still ongoing.</w:t>
      </w:r>
    </w:p>
    <w:p w14:paraId="793F6F90" w14:textId="7358727E" w:rsidR="008E2FC7" w:rsidRDefault="00EB7A4A" w:rsidP="008E2FC7">
      <w:r>
        <w:t xml:space="preserve">For </w:t>
      </w:r>
      <w:r w:rsidR="008E2FC7">
        <w:t>MU-MIMO although some discussion has not progre</w:t>
      </w:r>
      <w:r w:rsidR="00160E84">
        <w:t>ss</w:t>
      </w:r>
      <w:r w:rsidR="008A76CB">
        <w:t>ed</w:t>
      </w:r>
      <w:r w:rsidR="00160E84">
        <w:t xml:space="preserve"> </w:t>
      </w:r>
      <w:r>
        <w:t>as far regarding alignment at this stage.</w:t>
      </w:r>
    </w:p>
    <w:p w14:paraId="70ACFA06" w14:textId="48A40AD0" w:rsidR="00160E84" w:rsidRDefault="00160E84" w:rsidP="00160E84">
      <w:pPr>
        <w:pStyle w:val="RAN4observation0"/>
      </w:pPr>
      <w:bookmarkStart w:id="7" w:name="_Toc197687605"/>
      <w:r>
        <w:t xml:space="preserve">Discussion has occurred on MU-MIMO, with some results presented, however </w:t>
      </w:r>
      <w:r w:rsidR="008A76CB">
        <w:t>a conclusion is unlikely in</w:t>
      </w:r>
      <w:r w:rsidR="00EB7A4A">
        <w:t xml:space="preserve"> the current timeframe of</w:t>
      </w:r>
      <w:r w:rsidR="008A76CB">
        <w:t xml:space="preserve"> </w:t>
      </w:r>
      <w:r>
        <w:t>Rel-19</w:t>
      </w:r>
      <w:r w:rsidR="00EB7A4A">
        <w:t xml:space="preserve"> SI</w:t>
      </w:r>
      <w:r>
        <w:t>.</w:t>
      </w:r>
      <w:bookmarkEnd w:id="7"/>
    </w:p>
    <w:p w14:paraId="09CC283F" w14:textId="499AA7DE" w:rsidR="00160E84" w:rsidRDefault="00160E84" w:rsidP="00160E84">
      <w:pPr>
        <w:pStyle w:val="RAN4proposal"/>
      </w:pPr>
      <w:bookmarkStart w:id="8" w:name="_Toc197687606"/>
      <w:r>
        <w:t xml:space="preserve">RAN4 to capture MU-MIMO Spatial Channel Model aspects in TR 38.753, however </w:t>
      </w:r>
      <w:r w:rsidR="00EB7A4A">
        <w:t xml:space="preserve">the </w:t>
      </w:r>
      <w:r>
        <w:t xml:space="preserve">focus for </w:t>
      </w:r>
      <w:r w:rsidR="00EB7A4A">
        <w:t>current</w:t>
      </w:r>
      <w:r>
        <w:t xml:space="preserve"> SI </w:t>
      </w:r>
      <w:r w:rsidR="008A76CB">
        <w:t xml:space="preserve">time </w:t>
      </w:r>
      <w:r>
        <w:t>should be on SU-MIMO alignment</w:t>
      </w:r>
      <w:r w:rsidR="00EB7A4A">
        <w:t xml:space="preserve">, both 4 layer and 8 </w:t>
      </w:r>
      <w:proofErr w:type="gramStart"/>
      <w:r w:rsidR="00EB7A4A">
        <w:t>layer</w:t>
      </w:r>
      <w:proofErr w:type="gramEnd"/>
      <w:r w:rsidR="00EB7A4A">
        <w:t>.</w:t>
      </w:r>
      <w:bookmarkEnd w:id="8"/>
    </w:p>
    <w:p w14:paraId="35E146B5" w14:textId="73826691" w:rsidR="00F02F73" w:rsidRDefault="00F02F73" w:rsidP="00F02F73">
      <w:r>
        <w:t xml:space="preserve">Regarding CDL and TDL options for the SCM, there is some ongoing discussion, it is proposed that </w:t>
      </w:r>
      <w:r w:rsidR="00EB7A4A">
        <w:t>following</w:t>
      </w:r>
      <w:r>
        <w:t xml:space="preserve"> RAN#115 only fine-tuning of </w:t>
      </w:r>
      <w:r w:rsidR="00EB7A4A">
        <w:t>models</w:t>
      </w:r>
      <w:r>
        <w:t xml:space="preserve"> to be considered as only one </w:t>
      </w:r>
      <w:r w:rsidR="00EB7A4A">
        <w:t>RAN4</w:t>
      </w:r>
      <w:r>
        <w:t xml:space="preserve"> meeting is planned before submission of the TR and completion of the SI.</w:t>
      </w:r>
    </w:p>
    <w:p w14:paraId="2CA42150" w14:textId="20D735B0" w:rsidR="00F02F73" w:rsidRDefault="00F02F73" w:rsidP="00F02F73">
      <w:pPr>
        <w:pStyle w:val="RAN4proposal"/>
      </w:pPr>
      <w:bookmarkStart w:id="9" w:name="_Toc197687607"/>
      <w:r>
        <w:t>RAN4 to attempt alignment of all SCM candidates at RAN4#115</w:t>
      </w:r>
      <w:bookmarkEnd w:id="9"/>
    </w:p>
    <w:p w14:paraId="7DCC7A90" w14:textId="3E14463B" w:rsidR="00F02F73" w:rsidRPr="00F02F73" w:rsidRDefault="00F02F73" w:rsidP="00F02F73">
      <w:pPr>
        <w:pStyle w:val="RAN4proposal"/>
      </w:pPr>
      <w:bookmarkStart w:id="10" w:name="_Toc197687608"/>
      <w:r>
        <w:t xml:space="preserve">RAN4 shall confirm no more </w:t>
      </w:r>
      <w:r w:rsidR="00EB7A4A">
        <w:t>changes</w:t>
      </w:r>
      <w:r>
        <w:t xml:space="preserve"> to SCM </w:t>
      </w:r>
      <w:proofErr w:type="gramStart"/>
      <w:r>
        <w:t>candidates, and</w:t>
      </w:r>
      <w:proofErr w:type="gramEnd"/>
      <w:r>
        <w:t xml:space="preserve"> considered aligned models final at the end of RAN4#115.</w:t>
      </w:r>
      <w:bookmarkEnd w:id="10"/>
    </w:p>
    <w:p w14:paraId="2F2ADA54" w14:textId="32375559" w:rsidR="007578FD" w:rsidRDefault="007578FD" w:rsidP="007578FD">
      <w:pPr>
        <w:pStyle w:val="RAN4H2"/>
      </w:pPr>
      <w:r>
        <w:t>Technical Report</w:t>
      </w:r>
    </w:p>
    <w:p w14:paraId="56F161DC" w14:textId="3F76DF88" w:rsidR="007578FD" w:rsidRDefault="007578FD" w:rsidP="00283A00">
      <w:r>
        <w:t>During RAN4#112-bis the skeleton of TR 38.753 was agreed</w:t>
      </w:r>
      <w:r w:rsidR="00283A00">
        <w:t xml:space="preserve"> in </w:t>
      </w:r>
      <w:r w:rsidR="00283A00">
        <w:fldChar w:fldCharType="begin"/>
      </w:r>
      <w:r w:rsidR="00283A00">
        <w:instrText xml:space="preserve"> REF _Ref181731562 \r \h </w:instrText>
      </w:r>
      <w:r w:rsidR="00283A00">
        <w:fldChar w:fldCharType="separate"/>
      </w:r>
      <w:r w:rsidR="00707E09">
        <w:t>[3]</w:t>
      </w:r>
      <w:r w:rsidR="00283A00">
        <w:fldChar w:fldCharType="end"/>
      </w:r>
      <w:r>
        <w:t xml:space="preserve">, for which RAN4 </w:t>
      </w:r>
      <w:r w:rsidR="00283A00">
        <w:t>is making progress on; however due to an inability to share a draft at RAN#107 the study item needed to be extended</w:t>
      </w:r>
      <w:r w:rsidR="007A5CF5">
        <w:t xml:space="preserve"> therefore it is important that the TR is progressed sufficiently to submit a stable draft of the TR to RAN#108.</w:t>
      </w:r>
    </w:p>
    <w:p w14:paraId="36DF0855" w14:textId="6D13BA27" w:rsidR="007A5CF5" w:rsidRDefault="007A5CF5" w:rsidP="00283A00">
      <w:r>
        <w:t xml:space="preserve">To this end, a big </w:t>
      </w:r>
      <w:proofErr w:type="spellStart"/>
      <w:r>
        <w:t>pCR</w:t>
      </w:r>
      <w:proofErr w:type="spellEnd"/>
      <w:r>
        <w:t xml:space="preserve"> will be reserved for RAN4#</w:t>
      </w:r>
      <w:r w:rsidR="00F02F73">
        <w:t>115</w:t>
      </w:r>
      <w:r>
        <w:t xml:space="preserve"> and companies </w:t>
      </w:r>
      <w:proofErr w:type="spellStart"/>
      <w:r>
        <w:t>pCRs</w:t>
      </w:r>
      <w:proofErr w:type="spellEnd"/>
      <w:r>
        <w:t xml:space="preserve"> will be collated before editing of a big </w:t>
      </w:r>
      <w:proofErr w:type="spellStart"/>
      <w:r>
        <w:t>pCR</w:t>
      </w:r>
      <w:proofErr w:type="spellEnd"/>
      <w:r>
        <w:t xml:space="preserve"> either during the meeting itself, or if appropriate as post-meeting approval.</w:t>
      </w:r>
    </w:p>
    <w:p w14:paraId="054408FF" w14:textId="71D4DA95" w:rsidR="007578FD" w:rsidRDefault="007578FD" w:rsidP="007578FD">
      <w:pPr>
        <w:pStyle w:val="RAN4proposal"/>
      </w:pPr>
      <w:bookmarkStart w:id="11" w:name="_Toc197687609"/>
      <w:r>
        <w:t xml:space="preserve">RAN4 shall </w:t>
      </w:r>
      <w:r w:rsidR="007A5CF5">
        <w:t>aim to create a s</w:t>
      </w:r>
      <w:r w:rsidR="006D524F">
        <w:t xml:space="preserve">table draft of the TR 38.753 through a big </w:t>
      </w:r>
      <w:proofErr w:type="spellStart"/>
      <w:r w:rsidR="006D524F">
        <w:t>pCR</w:t>
      </w:r>
      <w:proofErr w:type="spellEnd"/>
      <w:r w:rsidR="006D524F">
        <w:t xml:space="preserve"> during RAN4#</w:t>
      </w:r>
      <w:r w:rsidR="00EB7A4A">
        <w:t>115</w:t>
      </w:r>
      <w:r w:rsidR="006D524F">
        <w:t>.</w:t>
      </w:r>
      <w:bookmarkEnd w:id="11"/>
    </w:p>
    <w:p w14:paraId="5375AD6F" w14:textId="5B897657" w:rsidR="007578FD" w:rsidRPr="0077545B" w:rsidRDefault="007578FD" w:rsidP="007578FD">
      <w:pPr>
        <w:pStyle w:val="RAN4H1"/>
      </w:pPr>
      <w:bookmarkStart w:id="12" w:name="_Toc116995848"/>
      <w:r w:rsidRPr="0077545B">
        <w:t>Conclusion</w:t>
      </w:r>
      <w:bookmarkEnd w:id="12"/>
    </w:p>
    <w:p w14:paraId="648B4D72" w14:textId="0DA175AE" w:rsidR="007578FD" w:rsidRPr="00CF11C0" w:rsidRDefault="007578FD" w:rsidP="007578FD">
      <w:r w:rsidRPr="0077545B">
        <w:t xml:space="preserve">The paper </w:t>
      </w:r>
      <w:r>
        <w:t>discusses general items relating to</w:t>
      </w:r>
      <w:r w:rsidRPr="0077545B">
        <w:t xml:space="preserve"> the topic of Spatial Channel Modelling into RAN4 and presents some of the Nok</w:t>
      </w:r>
      <w:r w:rsidRPr="006E18F7">
        <w:t xml:space="preserve">ia views on </w:t>
      </w:r>
      <w:r w:rsidRPr="00CF11C0">
        <w:t>this topic for discussion during RAN4#11</w:t>
      </w:r>
      <w:r w:rsidR="00F02F73">
        <w:t>5.</w:t>
      </w:r>
    </w:p>
    <w:p w14:paraId="231BD21D" w14:textId="77777777" w:rsidR="007578FD" w:rsidRPr="00CF11C0" w:rsidRDefault="007578FD" w:rsidP="007578FD">
      <w:r w:rsidRPr="00CF11C0">
        <w:t>The following Observations and Proposals were made:</w:t>
      </w:r>
    </w:p>
    <w:p w14:paraId="40754FE5" w14:textId="77777777" w:rsidR="00EB7A4A" w:rsidRDefault="007578FD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CF11C0">
        <w:rPr>
          <w:b/>
          <w:i/>
          <w:iCs/>
          <w:u w:val="single"/>
        </w:rPr>
        <w:fldChar w:fldCharType="begin"/>
      </w:r>
      <w:r w:rsidRPr="00CF11C0">
        <w:rPr>
          <w:i/>
          <w:iCs/>
          <w:u w:val="single"/>
        </w:rPr>
        <w:instrText xml:space="preserve"> TOC \n \h \z \t "RAN4 proposal,5,RAN4 observation,4" </w:instrText>
      </w:r>
      <w:r w:rsidRPr="00CF11C0">
        <w:rPr>
          <w:b/>
          <w:i/>
          <w:iCs/>
          <w:u w:val="single"/>
        </w:rPr>
        <w:fldChar w:fldCharType="separate"/>
      </w:r>
      <w:hyperlink w:anchor="_Toc197687603" w:history="1">
        <w:r w:rsidR="00EB7A4A" w:rsidRPr="00777666">
          <w:rPr>
            <w:rStyle w:val="Hyperlink"/>
            <w:b/>
            <w:noProof/>
          </w:rPr>
          <w:t>Observation 1:</w:t>
        </w:r>
        <w:r w:rsidR="00EB7A4A" w:rsidRPr="00777666">
          <w:rPr>
            <w:rStyle w:val="Hyperlink"/>
            <w:noProof/>
          </w:rPr>
          <w:t xml:space="preserve"> So far little discussion has occurred on FR2 study for SCM.</w:t>
        </w:r>
      </w:hyperlink>
    </w:p>
    <w:p w14:paraId="6F86ED63" w14:textId="77777777" w:rsidR="00EB7A4A" w:rsidRDefault="00EB7A4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87604" w:history="1">
        <w:r w:rsidRPr="00777666">
          <w:rPr>
            <w:rStyle w:val="Hyperlink"/>
            <w:noProof/>
          </w:rPr>
          <w:t>Proposal 1: RAN4 to postpone discussion on FR2 out of Rel-19 SCM SI, and update SID accordingly.</w:t>
        </w:r>
      </w:hyperlink>
    </w:p>
    <w:p w14:paraId="264DF011" w14:textId="77777777" w:rsidR="00EB7A4A" w:rsidRDefault="00EB7A4A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87605" w:history="1">
        <w:r w:rsidRPr="00777666">
          <w:rPr>
            <w:rStyle w:val="Hyperlink"/>
            <w:b/>
            <w:noProof/>
          </w:rPr>
          <w:t>Observation 2:</w:t>
        </w:r>
        <w:r w:rsidRPr="00777666">
          <w:rPr>
            <w:rStyle w:val="Hyperlink"/>
            <w:noProof/>
          </w:rPr>
          <w:t xml:space="preserve"> Discussion has occurred on MU-MIMO, with some results presented, however a conclusion is unlikely in the current timeframe of Rel-19 SI.</w:t>
        </w:r>
      </w:hyperlink>
    </w:p>
    <w:p w14:paraId="16FF94D2" w14:textId="77777777" w:rsidR="00EB7A4A" w:rsidRDefault="00EB7A4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87606" w:history="1">
        <w:r w:rsidRPr="00777666">
          <w:rPr>
            <w:rStyle w:val="Hyperlink"/>
            <w:noProof/>
          </w:rPr>
          <w:t>Proposal 2: RAN4 to capture MU-MIMO Spatial Channel Model aspects in TR 38.753, however the focus for current SI time should be on SU-MIMO alignment, both 4 layer and 8 layer.</w:t>
        </w:r>
      </w:hyperlink>
    </w:p>
    <w:p w14:paraId="65FCEB31" w14:textId="77777777" w:rsidR="00EB7A4A" w:rsidRDefault="00EB7A4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87607" w:history="1">
        <w:r w:rsidRPr="00777666">
          <w:rPr>
            <w:rStyle w:val="Hyperlink"/>
            <w:noProof/>
          </w:rPr>
          <w:t>Proposal 3: RAN4 to attempt alignment of all SCM candidates at RAN4#115</w:t>
        </w:r>
      </w:hyperlink>
    </w:p>
    <w:p w14:paraId="32D7ABC4" w14:textId="77777777" w:rsidR="00EB7A4A" w:rsidRDefault="00EB7A4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87608" w:history="1">
        <w:r w:rsidRPr="00777666">
          <w:rPr>
            <w:rStyle w:val="Hyperlink"/>
            <w:noProof/>
          </w:rPr>
          <w:t>Proposal 4: RAN4 shall confirm no more changes to SCM candidates, and considered aligned models final at the end of RAN4#115.</w:t>
        </w:r>
      </w:hyperlink>
    </w:p>
    <w:p w14:paraId="16E54670" w14:textId="77777777" w:rsidR="00EB7A4A" w:rsidRDefault="00EB7A4A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97687609" w:history="1">
        <w:r w:rsidRPr="00777666">
          <w:rPr>
            <w:rStyle w:val="Hyperlink"/>
            <w:noProof/>
          </w:rPr>
          <w:t>Proposal 5: RAN4 shall aim to create a stable draft of the TR 38.753 through a big pCR during RAN4#115.</w:t>
        </w:r>
      </w:hyperlink>
    </w:p>
    <w:p w14:paraId="28D3FEBC" w14:textId="74CBEE0E" w:rsidR="007578FD" w:rsidRPr="00CF11C0" w:rsidRDefault="007578FD" w:rsidP="007578FD">
      <w:r w:rsidRPr="00CF11C0">
        <w:fldChar w:fldCharType="end"/>
      </w:r>
      <w:bookmarkStart w:id="13" w:name="_Toc116995849"/>
    </w:p>
    <w:p w14:paraId="1DC04EAA" w14:textId="77777777" w:rsidR="007578FD" w:rsidRPr="0077545B" w:rsidRDefault="007578FD" w:rsidP="007578FD">
      <w:pPr>
        <w:pStyle w:val="RAN4H1"/>
        <w:numPr>
          <w:ilvl w:val="0"/>
          <w:numId w:val="0"/>
        </w:numPr>
        <w:ind w:left="360" w:hanging="360"/>
      </w:pPr>
      <w:r w:rsidRPr="00CF11C0">
        <w:t>References</w:t>
      </w:r>
      <w:bookmarkEnd w:id="13"/>
    </w:p>
    <w:p w14:paraId="75969537" w14:textId="051B07DA" w:rsidR="007578FD" w:rsidRDefault="007578FD" w:rsidP="007578FD">
      <w:pPr>
        <w:pStyle w:val="ListParagraph"/>
        <w:numPr>
          <w:ilvl w:val="0"/>
          <w:numId w:val="21"/>
        </w:numPr>
        <w:ind w:right="-22"/>
      </w:pPr>
      <w:bookmarkStart w:id="14" w:name="_Ref114500673"/>
      <w:bookmarkEnd w:id="14"/>
      <w:r w:rsidRPr="0077545B">
        <w:t>RP-241610; “Study on spatial channel model for demodulation performance requirements”, Nokia, BT Plc et al, RAN#104, Shanghai, June 2024.</w:t>
      </w:r>
    </w:p>
    <w:p w14:paraId="7476AC37" w14:textId="59F9DCDA" w:rsidR="007578FD" w:rsidRDefault="007578FD" w:rsidP="007578FD">
      <w:pPr>
        <w:pStyle w:val="ListParagraph"/>
        <w:numPr>
          <w:ilvl w:val="0"/>
          <w:numId w:val="21"/>
        </w:numPr>
        <w:ind w:right="-22"/>
      </w:pPr>
      <w:bookmarkStart w:id="15" w:name="_Ref178954356"/>
      <w:r w:rsidRPr="002A6A4C">
        <w:t>R4-2</w:t>
      </w:r>
      <w:r w:rsidR="00937CFE">
        <w:t>504756</w:t>
      </w:r>
      <w:r>
        <w:t>, “</w:t>
      </w:r>
      <w:r w:rsidRPr="000E3533">
        <w:t>Way Forward for [11</w:t>
      </w:r>
      <w:r w:rsidR="00937CFE">
        <w:t>4bis</w:t>
      </w:r>
      <w:r w:rsidRPr="000E3533">
        <w:t>][</w:t>
      </w:r>
      <w:r w:rsidR="00937CFE">
        <w:t>320</w:t>
      </w:r>
      <w:r w:rsidRPr="000E3533">
        <w:t xml:space="preserve">] </w:t>
      </w:r>
      <w:proofErr w:type="spellStart"/>
      <w:r w:rsidRPr="000E3533">
        <w:t>FS_NR_demod_SCM</w:t>
      </w:r>
      <w:proofErr w:type="spellEnd"/>
      <w:r>
        <w:t>”, Moderator (Nokia), RAN4#11</w:t>
      </w:r>
      <w:r w:rsidR="00937CFE">
        <w:t>4-bis</w:t>
      </w:r>
      <w:r>
        <w:t xml:space="preserve">, </w:t>
      </w:r>
      <w:r w:rsidR="00937CFE">
        <w:t>Wuhan</w:t>
      </w:r>
      <w:r>
        <w:t xml:space="preserve">, </w:t>
      </w:r>
      <w:r w:rsidR="00937CFE">
        <w:t>April</w:t>
      </w:r>
      <w:r>
        <w:t xml:space="preserve"> 2024</w:t>
      </w:r>
      <w:bookmarkEnd w:id="15"/>
    </w:p>
    <w:p w14:paraId="449889A4" w14:textId="409EE276" w:rsidR="007578FD" w:rsidRDefault="007578FD" w:rsidP="007578FD">
      <w:pPr>
        <w:pStyle w:val="ListParagraph"/>
        <w:numPr>
          <w:ilvl w:val="0"/>
          <w:numId w:val="21"/>
        </w:numPr>
        <w:ind w:right="-22"/>
      </w:pPr>
      <w:bookmarkStart w:id="16" w:name="_Ref181731562"/>
      <w:r>
        <w:t>R4-24</w:t>
      </w:r>
      <w:r w:rsidRPr="00357942">
        <w:t>16549</w:t>
      </w:r>
      <w:r>
        <w:t>, “</w:t>
      </w:r>
      <w:r w:rsidRPr="00884A44">
        <w:t>TR 38.753 Skeleton</w:t>
      </w:r>
      <w:r>
        <w:t>”, Nokia, Ericsson, Qualcomm, RAN4#112-bis, Hefei, October 2024</w:t>
      </w:r>
      <w:bookmarkEnd w:id="16"/>
    </w:p>
    <w:p w14:paraId="10B191F7" w14:textId="45DE3FEC" w:rsidR="006420D1" w:rsidRPr="0077545B" w:rsidRDefault="006420D1" w:rsidP="006420D1">
      <w:pPr>
        <w:pStyle w:val="ListParagraph"/>
        <w:numPr>
          <w:ilvl w:val="0"/>
          <w:numId w:val="21"/>
        </w:numPr>
        <w:ind w:right="-22"/>
      </w:pPr>
      <w:r w:rsidRPr="006420D1">
        <w:lastRenderedPageBreak/>
        <w:t>RP-241610</w:t>
      </w:r>
      <w:r>
        <w:t>, “</w:t>
      </w:r>
      <w:r w:rsidRPr="006420D1">
        <w:t>Study on spatial channel model for demodulation performance requirements for NR</w:t>
      </w:r>
      <w:r>
        <w:t>”, Nokia, BT Plc, RAN#107, Incheon, Korea, March 2025.</w:t>
      </w:r>
    </w:p>
    <w:p w14:paraId="438E3769" w14:textId="77777777" w:rsidR="007578FD" w:rsidRPr="0077545B" w:rsidRDefault="007578FD" w:rsidP="007578FD">
      <w:pPr>
        <w:ind w:right="-22"/>
      </w:pPr>
    </w:p>
    <w:p w14:paraId="55A17EAE" w14:textId="77777777" w:rsidR="00E43BF9" w:rsidRPr="007578FD" w:rsidRDefault="00E43BF9" w:rsidP="007578FD"/>
    <w:sectPr w:rsidR="00E43BF9" w:rsidRPr="007578F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DE2D0" w14:textId="77777777" w:rsidR="00173848" w:rsidRDefault="00173848" w:rsidP="00001C9B">
      <w:pPr>
        <w:spacing w:after="0" w:line="240" w:lineRule="auto"/>
      </w:pPr>
      <w:r>
        <w:separator/>
      </w:r>
    </w:p>
  </w:endnote>
  <w:endnote w:type="continuationSeparator" w:id="0">
    <w:p w14:paraId="643FEEE1" w14:textId="77777777" w:rsidR="00173848" w:rsidRDefault="00173848" w:rsidP="00001C9B">
      <w:pPr>
        <w:spacing w:after="0" w:line="240" w:lineRule="auto"/>
      </w:pPr>
      <w:r>
        <w:continuationSeparator/>
      </w:r>
    </w:p>
  </w:endnote>
  <w:endnote w:type="continuationNotice" w:id="1">
    <w:p w14:paraId="61A3719B" w14:textId="77777777" w:rsidR="00173848" w:rsidRDefault="001738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5F69" w14:textId="77777777" w:rsidR="00173848" w:rsidRDefault="00173848" w:rsidP="00001C9B">
      <w:pPr>
        <w:spacing w:after="0" w:line="240" w:lineRule="auto"/>
      </w:pPr>
      <w:r>
        <w:separator/>
      </w:r>
    </w:p>
  </w:footnote>
  <w:footnote w:type="continuationSeparator" w:id="0">
    <w:p w14:paraId="29B9C7BD" w14:textId="77777777" w:rsidR="00173848" w:rsidRDefault="00173848" w:rsidP="00001C9B">
      <w:pPr>
        <w:spacing w:after="0" w:line="240" w:lineRule="auto"/>
      </w:pPr>
      <w:r>
        <w:continuationSeparator/>
      </w:r>
    </w:p>
  </w:footnote>
  <w:footnote w:type="continuationNotice" w:id="1">
    <w:p w14:paraId="742C974E" w14:textId="77777777" w:rsidR="00173848" w:rsidRDefault="0017384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23"/>
  </w:num>
  <w:num w:numId="16" w16cid:durableId="516113510">
    <w:abstractNumId w:val="4"/>
  </w:num>
  <w:num w:numId="17" w16cid:durableId="1456096507">
    <w:abstractNumId w:val="19"/>
  </w:num>
  <w:num w:numId="18" w16cid:durableId="1397970374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7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332607907">
    <w:abstractNumId w:val="15"/>
  </w:num>
  <w:num w:numId="28" w16cid:durableId="2015915164">
    <w:abstractNumId w:val="22"/>
    <w:lvlOverride w:ilvl="0">
      <w:startOverride w:val="1"/>
    </w:lvlOverride>
  </w:num>
  <w:num w:numId="29" w16cid:durableId="218975068">
    <w:abstractNumId w:val="10"/>
    <w:lvlOverride w:ilvl="0">
      <w:startOverride w:val="2"/>
    </w:lvlOverride>
  </w:num>
  <w:num w:numId="30" w16cid:durableId="1326207827">
    <w:abstractNumId w:val="9"/>
    <w:lvlOverride w:ilvl="0">
      <w:startOverride w:val="3"/>
    </w:lvlOverride>
  </w:num>
  <w:num w:numId="31" w16cid:durableId="1208253198">
    <w:abstractNumId w:val="2"/>
  </w:num>
  <w:num w:numId="32" w16cid:durableId="1245603958">
    <w:abstractNumId w:val="8"/>
  </w:num>
  <w:num w:numId="33" w16cid:durableId="999039116">
    <w:abstractNumId w:val="18"/>
  </w:num>
  <w:num w:numId="34" w16cid:durableId="974673944">
    <w:abstractNumId w:val="21"/>
  </w:num>
  <w:num w:numId="35" w16cid:durableId="541555307">
    <w:abstractNumId w:val="5"/>
  </w:num>
  <w:num w:numId="36" w16cid:durableId="5748969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40DC"/>
    <w:rsid w:val="000072AD"/>
    <w:rsid w:val="00007382"/>
    <w:rsid w:val="0001176C"/>
    <w:rsid w:val="00011784"/>
    <w:rsid w:val="00012793"/>
    <w:rsid w:val="000151EF"/>
    <w:rsid w:val="000239F5"/>
    <w:rsid w:val="00024C1E"/>
    <w:rsid w:val="000258B6"/>
    <w:rsid w:val="000269DE"/>
    <w:rsid w:val="000370DD"/>
    <w:rsid w:val="000445B2"/>
    <w:rsid w:val="00045177"/>
    <w:rsid w:val="00045F2C"/>
    <w:rsid w:val="0004621C"/>
    <w:rsid w:val="000512B0"/>
    <w:rsid w:val="000652BF"/>
    <w:rsid w:val="00071A6A"/>
    <w:rsid w:val="00072CCA"/>
    <w:rsid w:val="0008612A"/>
    <w:rsid w:val="00090E18"/>
    <w:rsid w:val="000924B5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E3206"/>
    <w:rsid w:val="000E3533"/>
    <w:rsid w:val="000F0FBF"/>
    <w:rsid w:val="000F3625"/>
    <w:rsid w:val="00106416"/>
    <w:rsid w:val="00110481"/>
    <w:rsid w:val="001127C9"/>
    <w:rsid w:val="00114498"/>
    <w:rsid w:val="00115B88"/>
    <w:rsid w:val="00126024"/>
    <w:rsid w:val="00130090"/>
    <w:rsid w:val="00132F6A"/>
    <w:rsid w:val="00133913"/>
    <w:rsid w:val="00140221"/>
    <w:rsid w:val="00143341"/>
    <w:rsid w:val="00151DAD"/>
    <w:rsid w:val="00152266"/>
    <w:rsid w:val="001565A2"/>
    <w:rsid w:val="00160E84"/>
    <w:rsid w:val="001642FC"/>
    <w:rsid w:val="0016496B"/>
    <w:rsid w:val="00173848"/>
    <w:rsid w:val="001743E2"/>
    <w:rsid w:val="001745F8"/>
    <w:rsid w:val="00174775"/>
    <w:rsid w:val="00174EF9"/>
    <w:rsid w:val="00175799"/>
    <w:rsid w:val="0017584F"/>
    <w:rsid w:val="00177EF2"/>
    <w:rsid w:val="0018204C"/>
    <w:rsid w:val="001838CF"/>
    <w:rsid w:val="001868EE"/>
    <w:rsid w:val="001A3BA4"/>
    <w:rsid w:val="001A6D1F"/>
    <w:rsid w:val="001B1EA8"/>
    <w:rsid w:val="001C16D1"/>
    <w:rsid w:val="001D57CD"/>
    <w:rsid w:val="001E30F6"/>
    <w:rsid w:val="001E7E6E"/>
    <w:rsid w:val="001F6BE7"/>
    <w:rsid w:val="001F7A9F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7FA3"/>
    <w:rsid w:val="00263FDA"/>
    <w:rsid w:val="00265731"/>
    <w:rsid w:val="002742AF"/>
    <w:rsid w:val="00277B56"/>
    <w:rsid w:val="00282A74"/>
    <w:rsid w:val="0028381E"/>
    <w:rsid w:val="00283A00"/>
    <w:rsid w:val="002849D4"/>
    <w:rsid w:val="00291D48"/>
    <w:rsid w:val="00296DF7"/>
    <w:rsid w:val="002A19F5"/>
    <w:rsid w:val="002A6A4C"/>
    <w:rsid w:val="002A74F3"/>
    <w:rsid w:val="002B4922"/>
    <w:rsid w:val="002B5E3E"/>
    <w:rsid w:val="002B69F3"/>
    <w:rsid w:val="002C22C3"/>
    <w:rsid w:val="002C2D19"/>
    <w:rsid w:val="002C7A2B"/>
    <w:rsid w:val="002D10FA"/>
    <w:rsid w:val="002D459F"/>
    <w:rsid w:val="002D4B2E"/>
    <w:rsid w:val="002D4C55"/>
    <w:rsid w:val="002E4F3A"/>
    <w:rsid w:val="002E564F"/>
    <w:rsid w:val="002E6DED"/>
    <w:rsid w:val="002F1576"/>
    <w:rsid w:val="002F35B4"/>
    <w:rsid w:val="00300956"/>
    <w:rsid w:val="0030766E"/>
    <w:rsid w:val="0031216B"/>
    <w:rsid w:val="00313376"/>
    <w:rsid w:val="00314312"/>
    <w:rsid w:val="00317187"/>
    <w:rsid w:val="00321B13"/>
    <w:rsid w:val="0032499A"/>
    <w:rsid w:val="0032584B"/>
    <w:rsid w:val="00330FBB"/>
    <w:rsid w:val="003341F7"/>
    <w:rsid w:val="0033694B"/>
    <w:rsid w:val="00346917"/>
    <w:rsid w:val="00347FEC"/>
    <w:rsid w:val="003508C5"/>
    <w:rsid w:val="003509DF"/>
    <w:rsid w:val="00356F45"/>
    <w:rsid w:val="00357942"/>
    <w:rsid w:val="0036086F"/>
    <w:rsid w:val="0036417B"/>
    <w:rsid w:val="00366B74"/>
    <w:rsid w:val="00381F95"/>
    <w:rsid w:val="00384C22"/>
    <w:rsid w:val="00396CD6"/>
    <w:rsid w:val="003A3547"/>
    <w:rsid w:val="003A710A"/>
    <w:rsid w:val="003A78D4"/>
    <w:rsid w:val="003B659E"/>
    <w:rsid w:val="003C275E"/>
    <w:rsid w:val="003C37AF"/>
    <w:rsid w:val="003C4FDE"/>
    <w:rsid w:val="003C6107"/>
    <w:rsid w:val="003E54D3"/>
    <w:rsid w:val="003E58DF"/>
    <w:rsid w:val="003F0495"/>
    <w:rsid w:val="00404C4C"/>
    <w:rsid w:val="0041423F"/>
    <w:rsid w:val="00414F81"/>
    <w:rsid w:val="00436A0F"/>
    <w:rsid w:val="00437150"/>
    <w:rsid w:val="0043750A"/>
    <w:rsid w:val="004412D6"/>
    <w:rsid w:val="00442E07"/>
    <w:rsid w:val="00446875"/>
    <w:rsid w:val="00447577"/>
    <w:rsid w:val="004628D7"/>
    <w:rsid w:val="004732E9"/>
    <w:rsid w:val="00484937"/>
    <w:rsid w:val="004854BB"/>
    <w:rsid w:val="004858C1"/>
    <w:rsid w:val="00491B43"/>
    <w:rsid w:val="004923B6"/>
    <w:rsid w:val="00494493"/>
    <w:rsid w:val="00496606"/>
    <w:rsid w:val="004B3513"/>
    <w:rsid w:val="004C4B2D"/>
    <w:rsid w:val="004E5E66"/>
    <w:rsid w:val="004E7ADB"/>
    <w:rsid w:val="004F0BD0"/>
    <w:rsid w:val="00503B4D"/>
    <w:rsid w:val="00504EE9"/>
    <w:rsid w:val="00514686"/>
    <w:rsid w:val="00514E4F"/>
    <w:rsid w:val="00520D2C"/>
    <w:rsid w:val="00520EB9"/>
    <w:rsid w:val="00521360"/>
    <w:rsid w:val="00521576"/>
    <w:rsid w:val="005250E6"/>
    <w:rsid w:val="00542D23"/>
    <w:rsid w:val="0054442C"/>
    <w:rsid w:val="00545674"/>
    <w:rsid w:val="005458CA"/>
    <w:rsid w:val="00550285"/>
    <w:rsid w:val="00562492"/>
    <w:rsid w:val="005723BD"/>
    <w:rsid w:val="00572A20"/>
    <w:rsid w:val="00576D09"/>
    <w:rsid w:val="005819B8"/>
    <w:rsid w:val="005836F8"/>
    <w:rsid w:val="005844E4"/>
    <w:rsid w:val="005918FA"/>
    <w:rsid w:val="0059203C"/>
    <w:rsid w:val="00592A86"/>
    <w:rsid w:val="00596DD4"/>
    <w:rsid w:val="0059747E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61A8"/>
    <w:rsid w:val="005E6918"/>
    <w:rsid w:val="005E6EFF"/>
    <w:rsid w:val="005F2141"/>
    <w:rsid w:val="005F377D"/>
    <w:rsid w:val="005F620F"/>
    <w:rsid w:val="005F6419"/>
    <w:rsid w:val="005F7B21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32D29"/>
    <w:rsid w:val="00633A68"/>
    <w:rsid w:val="00635BDB"/>
    <w:rsid w:val="00641759"/>
    <w:rsid w:val="006420D1"/>
    <w:rsid w:val="00664950"/>
    <w:rsid w:val="00681857"/>
    <w:rsid w:val="00681F58"/>
    <w:rsid w:val="00683220"/>
    <w:rsid w:val="00686167"/>
    <w:rsid w:val="00687FA0"/>
    <w:rsid w:val="00690BA8"/>
    <w:rsid w:val="006910D0"/>
    <w:rsid w:val="006A008A"/>
    <w:rsid w:val="006A3C11"/>
    <w:rsid w:val="006B1CAA"/>
    <w:rsid w:val="006B3303"/>
    <w:rsid w:val="006B7010"/>
    <w:rsid w:val="006C3095"/>
    <w:rsid w:val="006D524F"/>
    <w:rsid w:val="006E1151"/>
    <w:rsid w:val="006E18F7"/>
    <w:rsid w:val="006E30B4"/>
    <w:rsid w:val="006E6311"/>
    <w:rsid w:val="006E6B0E"/>
    <w:rsid w:val="00705772"/>
    <w:rsid w:val="00707E09"/>
    <w:rsid w:val="00712BB6"/>
    <w:rsid w:val="00713012"/>
    <w:rsid w:val="00714384"/>
    <w:rsid w:val="007145FF"/>
    <w:rsid w:val="00715B2A"/>
    <w:rsid w:val="0073241C"/>
    <w:rsid w:val="00733B21"/>
    <w:rsid w:val="00733C3A"/>
    <w:rsid w:val="007342AC"/>
    <w:rsid w:val="007444E4"/>
    <w:rsid w:val="00744EC4"/>
    <w:rsid w:val="007450F1"/>
    <w:rsid w:val="00751515"/>
    <w:rsid w:val="00755D71"/>
    <w:rsid w:val="007578FD"/>
    <w:rsid w:val="00761F99"/>
    <w:rsid w:val="007626B7"/>
    <w:rsid w:val="007752C7"/>
    <w:rsid w:val="0077545B"/>
    <w:rsid w:val="0078212B"/>
    <w:rsid w:val="00784DF6"/>
    <w:rsid w:val="00785232"/>
    <w:rsid w:val="007A5CF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701A"/>
    <w:rsid w:val="00841BCD"/>
    <w:rsid w:val="00843B1A"/>
    <w:rsid w:val="00847264"/>
    <w:rsid w:val="00851A8E"/>
    <w:rsid w:val="0085365B"/>
    <w:rsid w:val="00855BF1"/>
    <w:rsid w:val="008679B9"/>
    <w:rsid w:val="00877661"/>
    <w:rsid w:val="008826C1"/>
    <w:rsid w:val="00882788"/>
    <w:rsid w:val="00883DFD"/>
    <w:rsid w:val="00884A44"/>
    <w:rsid w:val="00884DE7"/>
    <w:rsid w:val="00884E9E"/>
    <w:rsid w:val="0089210C"/>
    <w:rsid w:val="00893D2E"/>
    <w:rsid w:val="00895F01"/>
    <w:rsid w:val="008A1BF7"/>
    <w:rsid w:val="008A322F"/>
    <w:rsid w:val="008A5B0E"/>
    <w:rsid w:val="008A76CB"/>
    <w:rsid w:val="008B0961"/>
    <w:rsid w:val="008B4E55"/>
    <w:rsid w:val="008B7EAE"/>
    <w:rsid w:val="008C39F7"/>
    <w:rsid w:val="008D06F2"/>
    <w:rsid w:val="008E2FC7"/>
    <w:rsid w:val="0090091A"/>
    <w:rsid w:val="0090340E"/>
    <w:rsid w:val="009042BD"/>
    <w:rsid w:val="00904FE4"/>
    <w:rsid w:val="00905710"/>
    <w:rsid w:val="009060ED"/>
    <w:rsid w:val="0091623C"/>
    <w:rsid w:val="00927740"/>
    <w:rsid w:val="009323C0"/>
    <w:rsid w:val="00936159"/>
    <w:rsid w:val="00937CFE"/>
    <w:rsid w:val="0096564A"/>
    <w:rsid w:val="00977E1D"/>
    <w:rsid w:val="00982DD5"/>
    <w:rsid w:val="00985079"/>
    <w:rsid w:val="0099634C"/>
    <w:rsid w:val="009B0573"/>
    <w:rsid w:val="009B7B4B"/>
    <w:rsid w:val="009B7C21"/>
    <w:rsid w:val="009D45AD"/>
    <w:rsid w:val="009E4E6E"/>
    <w:rsid w:val="009F4DB7"/>
    <w:rsid w:val="009F7A64"/>
    <w:rsid w:val="009F7FF9"/>
    <w:rsid w:val="00A04992"/>
    <w:rsid w:val="00A06336"/>
    <w:rsid w:val="00A147AA"/>
    <w:rsid w:val="00A16277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520D9"/>
    <w:rsid w:val="00A55328"/>
    <w:rsid w:val="00A64DA0"/>
    <w:rsid w:val="00A670E0"/>
    <w:rsid w:val="00A72C2D"/>
    <w:rsid w:val="00A92BCD"/>
    <w:rsid w:val="00A9392E"/>
    <w:rsid w:val="00A971D2"/>
    <w:rsid w:val="00AA024C"/>
    <w:rsid w:val="00AA1B0E"/>
    <w:rsid w:val="00AA47B6"/>
    <w:rsid w:val="00AA78DF"/>
    <w:rsid w:val="00AC163B"/>
    <w:rsid w:val="00AC5CA7"/>
    <w:rsid w:val="00AC6058"/>
    <w:rsid w:val="00AD31DA"/>
    <w:rsid w:val="00AE2BA5"/>
    <w:rsid w:val="00AE56B1"/>
    <w:rsid w:val="00AE6131"/>
    <w:rsid w:val="00AE65C2"/>
    <w:rsid w:val="00AE6D09"/>
    <w:rsid w:val="00AF4369"/>
    <w:rsid w:val="00AF7A7C"/>
    <w:rsid w:val="00B02070"/>
    <w:rsid w:val="00B14EBF"/>
    <w:rsid w:val="00B22AE6"/>
    <w:rsid w:val="00B31CF8"/>
    <w:rsid w:val="00B40411"/>
    <w:rsid w:val="00B408B6"/>
    <w:rsid w:val="00B418E2"/>
    <w:rsid w:val="00B46A83"/>
    <w:rsid w:val="00B542DA"/>
    <w:rsid w:val="00B55115"/>
    <w:rsid w:val="00B61508"/>
    <w:rsid w:val="00B66FD2"/>
    <w:rsid w:val="00B73862"/>
    <w:rsid w:val="00B73F43"/>
    <w:rsid w:val="00B75BBF"/>
    <w:rsid w:val="00B81CDC"/>
    <w:rsid w:val="00B9143C"/>
    <w:rsid w:val="00B97D37"/>
    <w:rsid w:val="00BA024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E07E7"/>
    <w:rsid w:val="00BE0AF6"/>
    <w:rsid w:val="00BE1F03"/>
    <w:rsid w:val="00BE58A7"/>
    <w:rsid w:val="00BF073E"/>
    <w:rsid w:val="00BF2127"/>
    <w:rsid w:val="00BF2218"/>
    <w:rsid w:val="00C02987"/>
    <w:rsid w:val="00C0426B"/>
    <w:rsid w:val="00C045DF"/>
    <w:rsid w:val="00C203E2"/>
    <w:rsid w:val="00C2233E"/>
    <w:rsid w:val="00C237C2"/>
    <w:rsid w:val="00C26D43"/>
    <w:rsid w:val="00C35173"/>
    <w:rsid w:val="00C42730"/>
    <w:rsid w:val="00C46548"/>
    <w:rsid w:val="00C50E1B"/>
    <w:rsid w:val="00C574D5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6B6D"/>
    <w:rsid w:val="00CC7541"/>
    <w:rsid w:val="00CD7492"/>
    <w:rsid w:val="00CD79F1"/>
    <w:rsid w:val="00CE13B6"/>
    <w:rsid w:val="00CE2034"/>
    <w:rsid w:val="00CE3A6B"/>
    <w:rsid w:val="00CF11C0"/>
    <w:rsid w:val="00D00211"/>
    <w:rsid w:val="00D006D1"/>
    <w:rsid w:val="00D025AE"/>
    <w:rsid w:val="00D05BE2"/>
    <w:rsid w:val="00D06309"/>
    <w:rsid w:val="00D21E4E"/>
    <w:rsid w:val="00D2288E"/>
    <w:rsid w:val="00D24933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B6248"/>
    <w:rsid w:val="00DC0FCD"/>
    <w:rsid w:val="00DC67B9"/>
    <w:rsid w:val="00DC7A13"/>
    <w:rsid w:val="00DE3016"/>
    <w:rsid w:val="00DE6AC5"/>
    <w:rsid w:val="00DE7064"/>
    <w:rsid w:val="00DF1E0A"/>
    <w:rsid w:val="00DF2997"/>
    <w:rsid w:val="00DF7EA4"/>
    <w:rsid w:val="00E10BC4"/>
    <w:rsid w:val="00E1240F"/>
    <w:rsid w:val="00E1415D"/>
    <w:rsid w:val="00E213BD"/>
    <w:rsid w:val="00E238BF"/>
    <w:rsid w:val="00E323E9"/>
    <w:rsid w:val="00E32FB6"/>
    <w:rsid w:val="00E34018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96CDD"/>
    <w:rsid w:val="00EA13B2"/>
    <w:rsid w:val="00EA2311"/>
    <w:rsid w:val="00EB7A4A"/>
    <w:rsid w:val="00EC7BC3"/>
    <w:rsid w:val="00ED03B1"/>
    <w:rsid w:val="00ED43F6"/>
    <w:rsid w:val="00ED7600"/>
    <w:rsid w:val="00EF07C5"/>
    <w:rsid w:val="00EF310B"/>
    <w:rsid w:val="00EF6073"/>
    <w:rsid w:val="00EF698B"/>
    <w:rsid w:val="00F02F73"/>
    <w:rsid w:val="00F03598"/>
    <w:rsid w:val="00F03804"/>
    <w:rsid w:val="00F05C92"/>
    <w:rsid w:val="00F1362C"/>
    <w:rsid w:val="00F414F1"/>
    <w:rsid w:val="00F4511D"/>
    <w:rsid w:val="00F508B8"/>
    <w:rsid w:val="00F63301"/>
    <w:rsid w:val="00F72CB1"/>
    <w:rsid w:val="00F8215E"/>
    <w:rsid w:val="00F824F5"/>
    <w:rsid w:val="00F8623F"/>
    <w:rsid w:val="00F87D16"/>
    <w:rsid w:val="00F90FAB"/>
    <w:rsid w:val="00F9374D"/>
    <w:rsid w:val="00F954FF"/>
    <w:rsid w:val="00FA70ED"/>
    <w:rsid w:val="00FB1FE0"/>
    <w:rsid w:val="00FC29B9"/>
    <w:rsid w:val="00FC32BE"/>
    <w:rsid w:val="00FC6197"/>
    <w:rsid w:val="00FC6FD3"/>
    <w:rsid w:val="00FC783D"/>
    <w:rsid w:val="00FD33A7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8F03C12"/>
    <w:rsid w:val="0EE3CDA3"/>
    <w:rsid w:val="188B8494"/>
    <w:rsid w:val="1971A45C"/>
    <w:rsid w:val="2049BB2C"/>
    <w:rsid w:val="22CF25B1"/>
    <w:rsid w:val="38ECA750"/>
    <w:rsid w:val="406BE289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61F122D3"/>
    <w:rsid w:val="6ADA76E2"/>
    <w:rsid w:val="70BCC3F0"/>
    <w:rsid w:val="781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A76CB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RBI5PAMIO524-1616901215-47777</_dlc_DocId>
    <HideFromDelve xmlns="71c5aaf6-e6ce-465b-b873-5148d2a4c105">false</HideFromDelve>
    <_dlc_DocIdUrl xmlns="71c5aaf6-e6ce-465b-b873-5148d2a4c105">
      <Url>https://nokia.sharepoint.com/sites/gxp/_layouts/15/DocIdRedir.aspx?ID=RBI5PAMIO524-1616901215-47777</Url>
      <Description>RBI5PAMIO524-1616901215-47777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62</TotalTime>
  <Pages>4</Pages>
  <Words>960</Words>
  <Characters>5478</Characters>
  <Application>Microsoft Office Word</Application>
  <DocSecurity>4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Alex Hamilton</cp:lastModifiedBy>
  <cp:revision>2</cp:revision>
  <dcterms:created xsi:type="dcterms:W3CDTF">2025-05-09T11:55:00Z</dcterms:created>
  <dcterms:modified xsi:type="dcterms:W3CDTF">2025-05-09T11:55:00Z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b55129e2-8a3a-4e59-be5e-bada07d8305e</vt:lpwstr>
  </property>
  <property fmtid="{D5CDD505-2E9C-101B-9397-08002B2CF9AE}" pid="12" name="MSIP_Label_55818d02-8d25-4bb9-b27c-e4db64670887_Enabled">
    <vt:lpwstr>true</vt:lpwstr>
  </property>
  <property fmtid="{D5CDD505-2E9C-101B-9397-08002B2CF9AE}" pid="13" name="MSIP_Label_55818d02-8d25-4bb9-b27c-e4db64670887_SetDate">
    <vt:lpwstr>2025-05-08T22:50:05Z</vt:lpwstr>
  </property>
  <property fmtid="{D5CDD505-2E9C-101B-9397-08002B2CF9AE}" pid="14" name="MSIP_Label_55818d02-8d25-4bb9-b27c-e4db64670887_Method">
    <vt:lpwstr>Standard</vt:lpwstr>
  </property>
  <property fmtid="{D5CDD505-2E9C-101B-9397-08002B2CF9AE}" pid="15" name="MSIP_Label_55818d02-8d25-4bb9-b27c-e4db64670887_Name">
    <vt:lpwstr>55818d02-8d25-4bb9-b27c-e4db64670887</vt:lpwstr>
  </property>
  <property fmtid="{D5CDD505-2E9C-101B-9397-08002B2CF9AE}" pid="16" name="MSIP_Label_55818d02-8d25-4bb9-b27c-e4db64670887_SiteId">
    <vt:lpwstr>a7f35688-9c00-4d5e-ba41-29f146377ab0</vt:lpwstr>
  </property>
  <property fmtid="{D5CDD505-2E9C-101B-9397-08002B2CF9AE}" pid="17" name="MSIP_Label_55818d02-8d25-4bb9-b27c-e4db64670887_ActionId">
    <vt:lpwstr>302bb525-60d6-4820-9f85-1601eb806fcf</vt:lpwstr>
  </property>
  <property fmtid="{D5CDD505-2E9C-101B-9397-08002B2CF9AE}" pid="18" name="MSIP_Label_55818d02-8d25-4bb9-b27c-e4db64670887_ContentBits">
    <vt:lpwstr>0</vt:lpwstr>
  </property>
  <property fmtid="{D5CDD505-2E9C-101B-9397-08002B2CF9AE}" pid="19" name="MSIP_Label_55818d02-8d25-4bb9-b27c-e4db64670887_Tag">
    <vt:lpwstr>10, 3, 0, 1</vt:lpwstr>
  </property>
</Properties>
</file>